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C28DE" w14:textId="482FD538" w:rsidR="006B2F86" w:rsidRDefault="005B6BA1" w:rsidP="00E71FC3">
      <w:pPr>
        <w:pStyle w:val="NoSpacing"/>
      </w:pPr>
      <w:r>
        <w:rPr>
          <w:u w:val="single"/>
        </w:rPr>
        <w:t>John KIRKEBY</w:t>
      </w:r>
      <w:r>
        <w:t xml:space="preserve">   </w:t>
      </w:r>
      <w:proofErr w:type="gramStart"/>
      <w:r>
        <w:t xml:space="preserve">   (</w:t>
      </w:r>
      <w:proofErr w:type="gramEnd"/>
      <w:r>
        <w:t>d.ca.1484)</w:t>
      </w:r>
    </w:p>
    <w:p w14:paraId="54327469" w14:textId="3C3A05CA" w:rsidR="005B6BA1" w:rsidRDefault="005B6BA1" w:rsidP="00E71FC3">
      <w:pPr>
        <w:pStyle w:val="NoSpacing"/>
      </w:pPr>
      <w:r>
        <w:t>of London. Goldsmith.</w:t>
      </w:r>
    </w:p>
    <w:p w14:paraId="18FCFDB6" w14:textId="3C9DF51A" w:rsidR="005B6BA1" w:rsidRDefault="005B6BA1" w:rsidP="00E71FC3">
      <w:pPr>
        <w:pStyle w:val="NoSpacing"/>
      </w:pPr>
    </w:p>
    <w:p w14:paraId="12D0B2F3" w14:textId="6B6DD936" w:rsidR="005B6BA1" w:rsidRDefault="005B6BA1" w:rsidP="00E71FC3">
      <w:pPr>
        <w:pStyle w:val="NoSpacing"/>
      </w:pPr>
    </w:p>
    <w:p w14:paraId="7032CAA6" w14:textId="3D6336C0" w:rsidR="005B6BA1" w:rsidRDefault="005B6BA1" w:rsidP="00E71FC3">
      <w:pPr>
        <w:pStyle w:val="NoSpacing"/>
      </w:pPr>
      <w:r>
        <w:t>= Elizabeth.</w:t>
      </w:r>
    </w:p>
    <w:p w14:paraId="22383E7E" w14:textId="677DD492" w:rsidR="005B6BA1" w:rsidRDefault="005B6BA1" w:rsidP="00E71FC3">
      <w:pPr>
        <w:pStyle w:val="NoSpacing"/>
      </w:pPr>
      <w:r>
        <w:t>(“Calendar of Letter-Books of the City of London: L” folio 201)</w:t>
      </w:r>
    </w:p>
    <w:p w14:paraId="6150D7D4" w14:textId="487E53AA" w:rsidR="005B6BA1" w:rsidRDefault="005B6BA1" w:rsidP="00E71FC3">
      <w:pPr>
        <w:pStyle w:val="NoSpacing"/>
      </w:pPr>
      <w:r>
        <w:t>Son:   Richard.   (ibid.)</w:t>
      </w:r>
    </w:p>
    <w:p w14:paraId="315C8C48" w14:textId="467E72BC" w:rsidR="005B6BA1" w:rsidRDefault="005B6BA1" w:rsidP="00E71FC3">
      <w:pPr>
        <w:pStyle w:val="NoSpacing"/>
      </w:pPr>
    </w:p>
    <w:p w14:paraId="7C046232" w14:textId="4F381871" w:rsidR="005B6BA1" w:rsidRDefault="005B6BA1" w:rsidP="00E71FC3">
      <w:pPr>
        <w:pStyle w:val="NoSpacing"/>
      </w:pPr>
    </w:p>
    <w:p w14:paraId="360E7FB1" w14:textId="0D4555F2" w:rsidR="005B6BA1" w:rsidRDefault="005B6BA1" w:rsidP="00E71FC3">
      <w:pPr>
        <w:pStyle w:val="NoSpacing"/>
      </w:pPr>
      <w:r>
        <w:t xml:space="preserve">  9 Oct.1484</w:t>
      </w:r>
      <w:r>
        <w:tab/>
        <w:t>He was dead by this date.   (ibid.)</w:t>
      </w:r>
    </w:p>
    <w:p w14:paraId="37FEEC65" w14:textId="49BFC378" w:rsidR="005B6BA1" w:rsidRDefault="005B6BA1" w:rsidP="00E71FC3">
      <w:pPr>
        <w:pStyle w:val="NoSpacing"/>
      </w:pPr>
    </w:p>
    <w:p w14:paraId="5CBAB832" w14:textId="02393BB2" w:rsidR="005B6BA1" w:rsidRDefault="005B6BA1" w:rsidP="00E71FC3">
      <w:pPr>
        <w:pStyle w:val="NoSpacing"/>
      </w:pPr>
    </w:p>
    <w:p w14:paraId="68B3D3DC" w14:textId="6480A251" w:rsidR="005B6BA1" w:rsidRPr="005B6BA1" w:rsidRDefault="005B6BA1" w:rsidP="00E71FC3">
      <w:pPr>
        <w:pStyle w:val="NoSpacing"/>
      </w:pPr>
      <w:r>
        <w:t>28 September 2018</w:t>
      </w:r>
      <w:bookmarkStart w:id="0" w:name="_GoBack"/>
      <w:bookmarkEnd w:id="0"/>
    </w:p>
    <w:sectPr w:rsidR="005B6BA1" w:rsidRPr="005B6BA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710D4" w14:textId="77777777" w:rsidR="005B6BA1" w:rsidRDefault="005B6BA1" w:rsidP="00E71FC3">
      <w:pPr>
        <w:spacing w:after="0" w:line="240" w:lineRule="auto"/>
      </w:pPr>
      <w:r>
        <w:separator/>
      </w:r>
    </w:p>
  </w:endnote>
  <w:endnote w:type="continuationSeparator" w:id="0">
    <w:p w14:paraId="5315DED9" w14:textId="77777777" w:rsidR="005B6BA1" w:rsidRDefault="005B6BA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0836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98B82B" w14:textId="77777777" w:rsidR="005B6BA1" w:rsidRDefault="005B6BA1" w:rsidP="00E71FC3">
      <w:pPr>
        <w:spacing w:after="0" w:line="240" w:lineRule="auto"/>
      </w:pPr>
      <w:r>
        <w:separator/>
      </w:r>
    </w:p>
  </w:footnote>
  <w:footnote w:type="continuationSeparator" w:id="0">
    <w:p w14:paraId="20C62C38" w14:textId="77777777" w:rsidR="005B6BA1" w:rsidRDefault="005B6BA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BA1"/>
    <w:rsid w:val="001A7C09"/>
    <w:rsid w:val="00577BD5"/>
    <w:rsid w:val="005B6BA1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1EBC5"/>
  <w15:chartTrackingRefBased/>
  <w15:docId w15:val="{29157974-AC32-4F39-A96D-E98C6F9AC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2018-09-28T21:24:00Z</dcterms:created>
  <dcterms:modified xsi:type="dcterms:W3CDTF">2018-09-28T21:28:00Z</dcterms:modified>
</cp:coreProperties>
</file>